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607DA" w14:textId="77777777" w:rsidR="00FF2EAD" w:rsidRDefault="00FF2EAD" w:rsidP="00FF2EA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(fl.1484)</w:t>
      </w:r>
    </w:p>
    <w:p w14:paraId="58E80552" w14:textId="77777777" w:rsidR="00FF2EAD" w:rsidRDefault="00FF2EAD" w:rsidP="00FF2EA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820ED6F" w14:textId="77777777" w:rsidR="00FF2EAD" w:rsidRDefault="00FF2EAD" w:rsidP="00FF2EA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9292102" w14:textId="77777777" w:rsidR="00017D1E" w:rsidRPr="00017D1E" w:rsidRDefault="00017D1E" w:rsidP="00017D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17D1E">
        <w:rPr>
          <w:rFonts w:ascii="Times New Roman" w:hAnsi="Times New Roman" w:cs="Times New Roman"/>
          <w:sz w:val="24"/>
          <w:szCs w:val="24"/>
        </w:rPr>
        <w:t>24 Jun.1484</w:t>
      </w:r>
      <w:r w:rsidRPr="00017D1E">
        <w:rPr>
          <w:rFonts w:ascii="Times New Roman" w:hAnsi="Times New Roman" w:cs="Times New Roman"/>
          <w:sz w:val="24"/>
          <w:szCs w:val="24"/>
        </w:rPr>
        <w:tab/>
        <w:t>He was a juror on the inquisition post mortem held in Taunton, Somerset,</w:t>
      </w:r>
    </w:p>
    <w:p w14:paraId="79E42669" w14:textId="77777777" w:rsidR="00017D1E" w:rsidRPr="00017D1E" w:rsidRDefault="00017D1E" w:rsidP="00017D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17D1E">
        <w:rPr>
          <w:rFonts w:ascii="Times New Roman" w:hAnsi="Times New Roman" w:cs="Times New Roman"/>
          <w:sz w:val="24"/>
          <w:szCs w:val="24"/>
        </w:rPr>
        <w:tab/>
      </w:r>
      <w:r w:rsidRPr="00017D1E">
        <w:rPr>
          <w:rFonts w:ascii="Times New Roman" w:hAnsi="Times New Roman" w:cs="Times New Roman"/>
          <w:sz w:val="24"/>
          <w:szCs w:val="24"/>
        </w:rPr>
        <w:tab/>
        <w:t>into lands of Sir John Colshill(q.v.).</w:t>
      </w:r>
    </w:p>
    <w:p w14:paraId="40A27E6F" w14:textId="77777777" w:rsidR="00017D1E" w:rsidRPr="00017D1E" w:rsidRDefault="00017D1E" w:rsidP="00017D1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017D1E">
        <w:rPr>
          <w:rFonts w:ascii="Times New Roman" w:hAnsi="Times New Roman" w:cs="Times New Roman"/>
          <w:sz w:val="24"/>
          <w:szCs w:val="24"/>
        </w:rPr>
        <w:tab/>
      </w:r>
      <w:r w:rsidRPr="00017D1E">
        <w:rPr>
          <w:rFonts w:ascii="Times New Roman" w:hAnsi="Times New Roman" w:cs="Times New Roman"/>
          <w:sz w:val="24"/>
          <w:szCs w:val="24"/>
        </w:rPr>
        <w:tab/>
      </w:r>
      <w:r w:rsidRPr="00017D1E"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69609460" w14:textId="7C6B4CAF" w:rsidR="00017D1E" w:rsidRPr="00017D1E" w:rsidRDefault="00017D1E" w:rsidP="00017D1E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17D1E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p.74)</w:t>
      </w:r>
    </w:p>
    <w:p w14:paraId="0241A294" w14:textId="77777777" w:rsidR="00FF2EAD" w:rsidRDefault="00FF2EAD" w:rsidP="00FF2EA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4 Nov.1484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a juror on the inquisition post mortem held in Taunton into the lands</w:t>
      </w:r>
    </w:p>
    <w:p w14:paraId="2B06C6C8" w14:textId="77777777" w:rsidR="00FF2EAD" w:rsidRDefault="00FF2EAD" w:rsidP="00FF2EA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of Richard Wykes(q.v.).</w:t>
      </w:r>
    </w:p>
    <w:p w14:paraId="3E04B748" w14:textId="77777777" w:rsidR="00FF2EAD" w:rsidRDefault="00FF2EAD" w:rsidP="00FF2EA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55F820B8" w14:textId="77777777" w:rsidR="00FF2EAD" w:rsidRDefault="00FF2EAD" w:rsidP="00FF2EAD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p.21)</w:t>
      </w:r>
    </w:p>
    <w:p w14:paraId="2B0C0B56" w14:textId="77777777" w:rsidR="00FF2EAD" w:rsidRDefault="00FF2EAD" w:rsidP="00FF2EA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81BA994" w14:textId="77777777" w:rsidR="00FF2EAD" w:rsidRDefault="00FF2EAD" w:rsidP="00FF2EA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845433F" w14:textId="77777777" w:rsidR="00FF2EAD" w:rsidRDefault="00FF2EAD" w:rsidP="00FF2EA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January 2022</w:t>
      </w:r>
    </w:p>
    <w:p w14:paraId="668F6256" w14:textId="129CAAE4" w:rsidR="00BA00AB" w:rsidRPr="00EB3209" w:rsidRDefault="00017D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2024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0AF2" w14:textId="77777777" w:rsidR="00FF2EAD" w:rsidRDefault="00FF2EAD" w:rsidP="009139A6">
      <w:r>
        <w:separator/>
      </w:r>
    </w:p>
  </w:endnote>
  <w:endnote w:type="continuationSeparator" w:id="0">
    <w:p w14:paraId="2FEEE6BC" w14:textId="77777777" w:rsidR="00FF2EAD" w:rsidRDefault="00FF2E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05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55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FCF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5D9A" w14:textId="77777777" w:rsidR="00FF2EAD" w:rsidRDefault="00FF2EAD" w:rsidP="009139A6">
      <w:r>
        <w:separator/>
      </w:r>
    </w:p>
  </w:footnote>
  <w:footnote w:type="continuationSeparator" w:id="0">
    <w:p w14:paraId="5E9869D9" w14:textId="77777777" w:rsidR="00FF2EAD" w:rsidRDefault="00FF2E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659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F0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0A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EAD"/>
    <w:rsid w:val="00017D1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8570D"/>
  <w15:chartTrackingRefBased/>
  <w15:docId w15:val="{6CB0EA0E-0010-40AB-8702-7C8BEB3A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2022-01-24T15:19:00Z</dcterms:created>
  <dcterms:modified xsi:type="dcterms:W3CDTF">2024-01-18T09:16:00Z</dcterms:modified>
</cp:coreProperties>
</file>